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方正小标宋简体"/>
          <w:b/>
          <w:kern w:val="0"/>
          <w:sz w:val="44"/>
          <w:szCs w:val="44"/>
        </w:rPr>
      </w:pPr>
      <w:bookmarkStart w:id="0" w:name="RANGE!A1:C18"/>
      <w:r>
        <w:rPr>
          <w:rFonts w:hint="eastAsia" w:ascii="宋体" w:hAnsi="宋体" w:eastAsia="宋体" w:cs="方正小标宋简体"/>
          <w:b/>
          <w:kern w:val="0"/>
          <w:sz w:val="44"/>
          <w:szCs w:val="44"/>
        </w:rPr>
        <w:t>续办多次往返签注人员赴港澳情况表</w:t>
      </w:r>
      <w:bookmarkEnd w:id="0"/>
    </w:p>
    <w:p>
      <w:pPr>
        <w:widowControl/>
        <w:spacing w:line="240" w:lineRule="exact"/>
        <w:jc w:val="center"/>
        <w:rPr>
          <w:rFonts w:ascii="宋体" w:hAnsi="宋体" w:eastAsia="宋体" w:cs="方正小标宋简体"/>
          <w:b/>
          <w:kern w:val="0"/>
          <w:sz w:val="44"/>
          <w:szCs w:val="44"/>
        </w:rPr>
      </w:pPr>
    </w:p>
    <w:p>
      <w:pPr>
        <w:widowControl/>
        <w:spacing w:line="240" w:lineRule="exact"/>
        <w:jc w:val="right"/>
        <w:rPr>
          <w:rFonts w:ascii="宋体" w:hAnsi="宋体" w:eastAsia="宋体" w:cs="方正小标宋简体"/>
          <w:bCs/>
          <w:kern w:val="0"/>
          <w:sz w:val="21"/>
          <w:szCs w:val="21"/>
        </w:rPr>
      </w:pPr>
      <w:r>
        <w:rPr>
          <w:rFonts w:hint="eastAsia" w:ascii="宋体" w:hAnsi="宋体" w:eastAsia="宋体" w:cs="方正小标宋简体"/>
          <w:bCs/>
          <w:kern w:val="0"/>
          <w:sz w:val="21"/>
          <w:szCs w:val="21"/>
        </w:rPr>
        <w:t>202</w:t>
      </w:r>
      <w:r>
        <w:rPr>
          <w:rFonts w:hint="eastAsia" w:ascii="宋体" w:hAnsi="宋体" w:eastAsia="宋体" w:cs="方正小标宋简体"/>
          <w:bCs/>
          <w:kern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方正小标宋简体"/>
          <w:bCs/>
          <w:kern w:val="0"/>
          <w:sz w:val="21"/>
          <w:szCs w:val="21"/>
        </w:rPr>
        <w:t>年</w:t>
      </w:r>
      <w:r>
        <w:rPr>
          <w:rFonts w:hint="eastAsia" w:ascii="宋体" w:hAnsi="宋体" w:eastAsia="宋体" w:cs="方正小标宋简体"/>
          <w:bCs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方正小标宋简体"/>
          <w:bCs/>
          <w:kern w:val="0"/>
          <w:sz w:val="21"/>
          <w:szCs w:val="21"/>
        </w:rPr>
        <w:t>月版</w:t>
      </w:r>
    </w:p>
    <w:tbl>
      <w:tblPr>
        <w:tblStyle w:val="5"/>
        <w:tblW w:w="100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540"/>
        <w:gridCol w:w="480"/>
        <w:gridCol w:w="1742"/>
        <w:gridCol w:w="2098"/>
        <w:gridCol w:w="1342"/>
        <w:gridCol w:w="1364"/>
        <w:gridCol w:w="1754"/>
        <w:gridCol w:w="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42" w:hRule="atLeast"/>
          <w:jc w:val="center"/>
        </w:trPr>
        <w:tc>
          <w:tcPr>
            <w:tcW w:w="1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姓  名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单位及职务</w:t>
            </w: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分管业务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42" w:hRule="atLeast"/>
          <w:jc w:val="center"/>
        </w:trPr>
        <w:tc>
          <w:tcPr>
            <w:tcW w:w="174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张三</w:t>
            </w:r>
          </w:p>
        </w:tc>
        <w:tc>
          <w:tcPr>
            <w:tcW w:w="3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×××</w:t>
            </w:r>
          </w:p>
        </w:tc>
        <w:tc>
          <w:tcPr>
            <w:tcW w:w="44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×××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97" w:hRule="atLeast"/>
          <w:jc w:val="center"/>
        </w:trPr>
        <w:tc>
          <w:tcPr>
            <w:tcW w:w="5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 xml:space="preserve">上期多次往返签注有效期                      </w:t>
            </w:r>
          </w:p>
        </w:tc>
        <w:tc>
          <w:tcPr>
            <w:tcW w:w="44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××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至 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××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leftChars="-36"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次序</w:t>
            </w: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赴港/澳日期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leftChars="-36"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出访任务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leftChars="-36"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批准部门</w:t>
            </w:r>
          </w:p>
          <w:p>
            <w:pPr>
              <w:spacing w:line="320" w:lineRule="exact"/>
              <w:ind w:left="-108" w:leftChars="-36"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及批准人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108" w:leftChars="-36" w:right="-108" w:rightChars="-36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赴港澳时间、停留天数是否与上级领导批复一致       （是或否）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01</w:t>
            </w: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08" w:leftChars="-36" w:right="-108" w:rightChars="-36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10月11日至10月12日</w:t>
            </w:r>
          </w:p>
        </w:tc>
        <w:tc>
          <w:tcPr>
            <w:tcW w:w="3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赴香港执行×××任务</w:t>
            </w: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×××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02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10月20日至10月22日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赴香港执行×××任务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×××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03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11月1日至11月2日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赴香港执行×××任务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×××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04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11月5日至11月7日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赴香港执行×××任务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×××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05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11月28日至11月30日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赴香港执行×××任务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×××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（以下空白）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exact"/>
          <w:jc w:val="center"/>
        </w:trPr>
        <w:tc>
          <w:tcPr>
            <w:tcW w:w="348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赴港澳时间、停留天数与</w:t>
            </w:r>
          </w:p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任务批件不一致的理由及批准人</w:t>
            </w:r>
          </w:p>
        </w:tc>
        <w:tc>
          <w:tcPr>
            <w:tcW w:w="656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cs="宋体"/>
                <w:color w:val="FF0000"/>
                <w:sz w:val="32"/>
                <w:szCs w:val="32"/>
              </w:rPr>
            </w:pPr>
            <w:r>
              <w:rPr>
                <w:rFonts w:hint="eastAsia" w:ascii="仿宋_GB2312" w:hAnsi="宋体" w:cs="宋体"/>
                <w:color w:val="FF0000"/>
                <w:sz w:val="32"/>
                <w:szCs w:val="32"/>
              </w:rPr>
              <w:t>在港/澳停留天数依次为3、1、1、2、1天，实际出访均可提前完成任务，因而没有达到批准天数。批准人：XXX。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 xml:space="preserve">守纪情况             出访成效及     </w:t>
            </w:r>
          </w:p>
        </w:tc>
        <w:tc>
          <w:tcPr>
            <w:tcW w:w="878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sz w:val="32"/>
                <w:szCs w:val="32"/>
              </w:rPr>
              <w:t>严格遵守八项规定及出访纪律，并取得预期成效。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exac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单位意见</w:t>
            </w:r>
          </w:p>
        </w:tc>
        <w:tc>
          <w:tcPr>
            <w:tcW w:w="8786" w:type="dxa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firstLine="640" w:firstLineChars="20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sz w:val="32"/>
                <w:szCs w:val="32"/>
              </w:rPr>
              <w:t>情况属实。</w:t>
            </w:r>
          </w:p>
          <w:p>
            <w:pPr>
              <w:widowControl/>
              <w:spacing w:line="560" w:lineRule="exact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202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年</w:t>
            </w:r>
            <w:r>
              <w:rPr>
                <w:rFonts w:hint="eastAsia" w:ascii="华文仿宋" w:hAnsi="华文仿宋" w:eastAsia="华文仿宋"/>
                <w:sz w:val="24"/>
              </w:rPr>
              <w:t>XXX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华文仿宋" w:hAnsi="华文仿宋" w:eastAsia="华文仿宋"/>
                <w:sz w:val="24"/>
              </w:rPr>
              <w:t>XX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日(盖章)  </w:t>
            </w:r>
          </w:p>
          <w:p>
            <w:pPr>
              <w:widowControl/>
              <w:spacing w:line="560" w:lineRule="exact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年     月     日  （盖章）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108" w:rightChars="-36"/>
              <w:jc w:val="center"/>
              <w:rPr>
                <w:rFonts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备  注</w:t>
            </w:r>
          </w:p>
        </w:tc>
        <w:tc>
          <w:tcPr>
            <w:tcW w:w="87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ind w:firstLine="504" w:firstLineChars="200"/>
              <w:rPr>
                <w:rFonts w:ascii="宋体" w:hAnsi="宋体" w:eastAsia="宋体" w:cs="宋体"/>
                <w:spacing w:val="-14"/>
                <w:kern w:val="0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仿宋_GB2312"/>
          <w:b/>
          <w:sz w:val="24"/>
        </w:rPr>
        <w:t>注：如出访次数超过本表栏数，需加填表格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29F2"/>
    <w:rsid w:val="00025A11"/>
    <w:rsid w:val="000437E1"/>
    <w:rsid w:val="000777AC"/>
    <w:rsid w:val="000E731C"/>
    <w:rsid w:val="00117FCF"/>
    <w:rsid w:val="00124516"/>
    <w:rsid w:val="001326B3"/>
    <w:rsid w:val="001D4F9A"/>
    <w:rsid w:val="001D7EE7"/>
    <w:rsid w:val="001F4A40"/>
    <w:rsid w:val="001F5830"/>
    <w:rsid w:val="00201870"/>
    <w:rsid w:val="00232692"/>
    <w:rsid w:val="002E5448"/>
    <w:rsid w:val="00325DE8"/>
    <w:rsid w:val="00367A62"/>
    <w:rsid w:val="003C4436"/>
    <w:rsid w:val="003D6386"/>
    <w:rsid w:val="00431631"/>
    <w:rsid w:val="00444D66"/>
    <w:rsid w:val="00451D24"/>
    <w:rsid w:val="00494A97"/>
    <w:rsid w:val="00503556"/>
    <w:rsid w:val="00567A63"/>
    <w:rsid w:val="005A2F25"/>
    <w:rsid w:val="006D56A5"/>
    <w:rsid w:val="00730CE5"/>
    <w:rsid w:val="007629F2"/>
    <w:rsid w:val="007F5F67"/>
    <w:rsid w:val="008041B5"/>
    <w:rsid w:val="0086031B"/>
    <w:rsid w:val="00893F29"/>
    <w:rsid w:val="008A0B1F"/>
    <w:rsid w:val="008F7907"/>
    <w:rsid w:val="00911EE0"/>
    <w:rsid w:val="009500E4"/>
    <w:rsid w:val="00982A57"/>
    <w:rsid w:val="00992A26"/>
    <w:rsid w:val="009C39FA"/>
    <w:rsid w:val="00A22FBF"/>
    <w:rsid w:val="00A40FDA"/>
    <w:rsid w:val="00A74CA0"/>
    <w:rsid w:val="00B673D1"/>
    <w:rsid w:val="00BC10DE"/>
    <w:rsid w:val="00BC4822"/>
    <w:rsid w:val="00C85004"/>
    <w:rsid w:val="00CC3CAD"/>
    <w:rsid w:val="00CF2BCA"/>
    <w:rsid w:val="00D00238"/>
    <w:rsid w:val="00D0081F"/>
    <w:rsid w:val="00D63557"/>
    <w:rsid w:val="00DA467F"/>
    <w:rsid w:val="00E100AD"/>
    <w:rsid w:val="00E11880"/>
    <w:rsid w:val="00E621DA"/>
    <w:rsid w:val="00E95F99"/>
    <w:rsid w:val="00F36772"/>
    <w:rsid w:val="00F5759F"/>
    <w:rsid w:val="00FB0A04"/>
    <w:rsid w:val="00FB1505"/>
    <w:rsid w:val="03E21D9B"/>
    <w:rsid w:val="16125A9A"/>
    <w:rsid w:val="24E12F56"/>
    <w:rsid w:val="28307861"/>
    <w:rsid w:val="2B404BE5"/>
    <w:rsid w:val="2FF64E4F"/>
    <w:rsid w:val="383446C9"/>
    <w:rsid w:val="38AD6348"/>
    <w:rsid w:val="3C5A1148"/>
    <w:rsid w:val="3C871476"/>
    <w:rsid w:val="458E1FDB"/>
    <w:rsid w:val="47C62094"/>
    <w:rsid w:val="4BBC594D"/>
    <w:rsid w:val="51067248"/>
    <w:rsid w:val="519365D6"/>
    <w:rsid w:val="5A750034"/>
    <w:rsid w:val="6B2110C1"/>
    <w:rsid w:val="77CF3D9C"/>
    <w:rsid w:val="7A18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20462;&#25913;&#65306;&#22269;&#23478;&#24037;&#20316;&#20154;&#21592;\08&#32493;&#21150;&#22810;&#27425;&#24448;&#36820;&#31614;&#27880;&#20154;&#21592;&#36212;&#28207;&#28595;&#24773;&#20917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08续办多次往返签注人员赴港澳情况表</Template>
  <Company>Microsoft</Company>
  <Pages>1</Pages>
  <Words>89</Words>
  <Characters>509</Characters>
  <Lines>4</Lines>
  <Paragraphs>1</Paragraphs>
  <TotalTime>3</TotalTime>
  <ScaleCrop>false</ScaleCrop>
  <LinksUpToDate>false</LinksUpToDate>
  <CharactersWithSpaces>597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2019-03-07T03:35:00Z</dcterms:created>
  <dc:creator>梁书琪</dc:creator>
  <cp:lastModifiedBy>admin</cp:lastModifiedBy>
  <cp:lastPrinted>2019-03-07T03:36:00Z</cp:lastPrinted>
  <dcterms:modified xsi:type="dcterms:W3CDTF">2024-06-14T10:29:11Z</dcterms:modified>
  <dc:title>附表1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B8610F4C2CED4AC291C32F9D8C2C90F8</vt:lpwstr>
  </property>
</Properties>
</file>