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-1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10"/>
        <w:gridCol w:w="1063"/>
        <w:gridCol w:w="647"/>
        <w:gridCol w:w="46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8625" w:type="dxa"/>
            <w:gridSpan w:val="4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40"/>
                <w:szCs w:val="4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40"/>
                <w:szCs w:val="40"/>
              </w:rPr>
              <w:t>多次往返签注持证情况统计表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231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（单位盖章）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252" w:type="dxa"/>
            <w:gridSpan w:val="2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（202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月版）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6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中山市××××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6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现有持多次往返</w:t>
            </w:r>
          </w:p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签注人员总数</w:t>
            </w:r>
          </w:p>
        </w:tc>
        <w:tc>
          <w:tcPr>
            <w:tcW w:w="6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cs="黑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>持证人员姓名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>部门及职务</w:t>
            </w: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 xml:space="preserve">签注有效期                 </w:t>
            </w:r>
            <w:r>
              <w:rPr>
                <w:rStyle w:val="8"/>
                <w:rFonts w:hAnsi="宋体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</w:t>
            </w:r>
            <w:r>
              <w:rPr>
                <w:rStyle w:val="8"/>
                <w:rFonts w:hAnsi="宋体"/>
              </w:rPr>
              <w:t>年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</w:t>
            </w:r>
            <w:r>
              <w:rPr>
                <w:rStyle w:val="8"/>
                <w:rFonts w:hAnsi="宋体"/>
              </w:rPr>
              <w:t>月至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</w:t>
            </w:r>
            <w:r>
              <w:rPr>
                <w:rStyle w:val="8"/>
                <w:rFonts w:hAnsi="宋体"/>
              </w:rPr>
              <w:t>年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</w:t>
            </w:r>
            <w:r>
              <w:rPr>
                <w:rStyle w:val="8"/>
                <w:rFonts w:hAnsi="宋体"/>
              </w:rPr>
              <w:t>月）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张三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×××</w:t>
            </w: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×年×月至×年×月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李四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×××</w:t>
            </w: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×年×月至×年×月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C1D"/>
    <w:rsid w:val="00054DC3"/>
    <w:rsid w:val="00070692"/>
    <w:rsid w:val="00167E62"/>
    <w:rsid w:val="00434770"/>
    <w:rsid w:val="00543F42"/>
    <w:rsid w:val="005E2B90"/>
    <w:rsid w:val="007225D8"/>
    <w:rsid w:val="007A7C1D"/>
    <w:rsid w:val="00A52A00"/>
    <w:rsid w:val="00B13594"/>
    <w:rsid w:val="05E52E9E"/>
    <w:rsid w:val="13FB1EF8"/>
    <w:rsid w:val="16FC078A"/>
    <w:rsid w:val="29EE1123"/>
    <w:rsid w:val="33701570"/>
    <w:rsid w:val="5F6424DF"/>
    <w:rsid w:val="70C6799E"/>
    <w:rsid w:val="7C66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font31"/>
    <w:basedOn w:val="6"/>
    <w:qFormat/>
    <w:uiPriority w:val="0"/>
    <w:rPr>
      <w:rFonts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4920;&#26684;&#20462;&#25913;&#65306;&#22269;&#23478;&#24037;&#20316;&#20154;&#21592;\07&#22810;&#27425;&#24448;&#36820;&#31614;&#27880;&#25345;&#35777;&#24773;&#20917;&#32479;&#35745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07多次往返签注持证情况统计表</Template>
  <Company>市外事局</Company>
  <Pages>1</Pages>
  <Words>28</Words>
  <Characters>166</Characters>
  <Lines>1</Lines>
  <Paragraphs>1</Paragraphs>
  <TotalTime>0</TotalTime>
  <ScaleCrop>false</ScaleCrop>
  <LinksUpToDate>false</LinksUpToDate>
  <CharactersWithSpaces>193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2019-03-07T03:34:00Z</dcterms:created>
  <dc:creator>梁书琪</dc:creator>
  <cp:lastModifiedBy>admin</cp:lastModifiedBy>
  <cp:lastPrinted>2019-03-07T03:35:00Z</cp:lastPrinted>
  <dcterms:modified xsi:type="dcterms:W3CDTF">2024-06-14T10:26:49Z</dcterms:modified>
  <dc:title>多次往返签注持证情况统计表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BF4B9A6998504143A4D573C40B1487BA</vt:lpwstr>
  </property>
</Properties>
</file>