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35"/>
        <w:gridCol w:w="1463"/>
        <w:gridCol w:w="1423"/>
        <w:gridCol w:w="1354"/>
        <w:gridCol w:w="1844"/>
        <w:gridCol w:w="176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  <w:jc w:val="center"/>
        </w:trPr>
        <w:tc>
          <w:tcPr>
            <w:tcW w:w="9283" w:type="dxa"/>
            <w:gridSpan w:val="6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40"/>
                <w:szCs w:val="40"/>
              </w:rPr>
              <w:t>申办人员情况表</w:t>
            </w:r>
          </w:p>
          <w:p>
            <w:pPr>
              <w:widowControl/>
              <w:jc w:val="right"/>
              <w:textAlignment w:val="center"/>
              <w:rPr>
                <w:rFonts w:ascii="黑体" w:hAnsi="宋体" w:eastAsia="黑体" w:cs="黑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（202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月版）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  <w:jc w:val="center"/>
        </w:trPr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单位</w:t>
            </w:r>
          </w:p>
        </w:tc>
        <w:tc>
          <w:tcPr>
            <w:tcW w:w="78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中山市××××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  <w:jc w:val="center"/>
        </w:trPr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张三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性别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男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出生日期</w:t>
            </w: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1968-01-01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  <w:jc w:val="center"/>
        </w:trPr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文化程度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大学本科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政治面貌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中共党员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职务（职称）</w:t>
            </w:r>
          </w:p>
        </w:tc>
        <w:tc>
          <w:tcPr>
            <w:tcW w:w="176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×××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1" w:hRule="atLeast"/>
          <w:jc w:val="center"/>
        </w:trPr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主要工作经历</w:t>
            </w:r>
          </w:p>
        </w:tc>
        <w:tc>
          <w:tcPr>
            <w:tcW w:w="78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80" w:firstLineChars="100"/>
              <w:jc w:val="left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×年×月至×年×月  中山市×××，任×××</w:t>
            </w:r>
          </w:p>
          <w:p>
            <w:pPr>
              <w:ind w:firstLine="280" w:firstLineChars="100"/>
              <w:jc w:val="left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×年×月至×年×月  中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山市×××，任×××</w:t>
            </w:r>
          </w:p>
          <w:p>
            <w:pPr>
              <w:ind w:firstLine="280" w:firstLineChars="100"/>
              <w:jc w:val="left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×年×月至×年×月  中山市×××，任×××</w:t>
            </w:r>
          </w:p>
          <w:p>
            <w:pPr>
              <w:ind w:firstLine="280" w:firstLineChars="100"/>
              <w:jc w:val="left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×年×月至今  中山市×××，任×××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6" w:hRule="atLeast"/>
          <w:jc w:val="center"/>
        </w:trPr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负责人签名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单位意见及</w:t>
            </w:r>
          </w:p>
        </w:tc>
        <w:tc>
          <w:tcPr>
            <w:tcW w:w="78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1" w:hRule="atLeast"/>
          <w:jc w:val="center"/>
        </w:trPr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门意见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主管部</w:t>
            </w:r>
          </w:p>
        </w:tc>
        <w:tc>
          <w:tcPr>
            <w:tcW w:w="1463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423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3608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                                  年  月  日 （盖章）       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  <w:jc w:val="center"/>
        </w:trPr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备注</w:t>
            </w:r>
          </w:p>
        </w:tc>
        <w:tc>
          <w:tcPr>
            <w:tcW w:w="78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5675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注：首次申办多次签注时须提供。</w:t>
            </w:r>
          </w:p>
        </w:tc>
        <w:tc>
          <w:tcPr>
            <w:tcW w:w="1844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>
      <w:pPr>
        <w:ind w:right="420"/>
      </w:pPr>
    </w:p>
    <w:sectPr>
      <w:headerReference r:id="rId3" w:type="default"/>
      <w:pgSz w:w="11906" w:h="16838"/>
      <w:pgMar w:top="1440" w:right="1800" w:bottom="851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6521"/>
    <w:rsid w:val="00001C2C"/>
    <w:rsid w:val="001A0CDA"/>
    <w:rsid w:val="00217883"/>
    <w:rsid w:val="002E583A"/>
    <w:rsid w:val="005B44F7"/>
    <w:rsid w:val="006273FE"/>
    <w:rsid w:val="00716521"/>
    <w:rsid w:val="00734074"/>
    <w:rsid w:val="007B6E91"/>
    <w:rsid w:val="00944351"/>
    <w:rsid w:val="00963E69"/>
    <w:rsid w:val="00A033AA"/>
    <w:rsid w:val="00B26FE5"/>
    <w:rsid w:val="00C6585C"/>
    <w:rsid w:val="00CC32BC"/>
    <w:rsid w:val="00DF3C74"/>
    <w:rsid w:val="00FB189E"/>
    <w:rsid w:val="00FC2A35"/>
    <w:rsid w:val="00FD2C53"/>
    <w:rsid w:val="063546FC"/>
    <w:rsid w:val="134D6003"/>
    <w:rsid w:val="3AD413FE"/>
    <w:rsid w:val="5B512163"/>
    <w:rsid w:val="7129339A"/>
    <w:rsid w:val="7499656F"/>
    <w:rsid w:val="766F3162"/>
    <w:rsid w:val="779B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34920;&#26684;&#20462;&#25913;&#65306;&#22269;&#23478;&#24037;&#20316;&#20154;&#21592;\06&#30003;&#21150;&#20154;&#21592;&#24773;&#20917;&#3492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06申办人员情况表</Template>
  <Company>市外事局</Company>
  <Pages>1</Pages>
  <Words>44</Words>
  <Characters>253</Characters>
  <Lines>2</Lines>
  <Paragraphs>1</Paragraphs>
  <TotalTime>5</TotalTime>
  <ScaleCrop>false</ScaleCrop>
  <LinksUpToDate>false</LinksUpToDate>
  <CharactersWithSpaces>296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2019-03-07T03:33:00Z</dcterms:created>
  <dc:creator>梁书琪</dc:creator>
  <cp:lastModifiedBy>admin</cp:lastModifiedBy>
  <cp:lastPrinted>2019-03-07T03:33:00Z</cp:lastPrinted>
  <dcterms:modified xsi:type="dcterms:W3CDTF">2024-06-14T10:26:32Z</dcterms:modified>
  <dc:title>申办人员情况表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8D260947FA374AC981F63534101E0CCB</vt:lpwstr>
  </property>
</Properties>
</file>