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F31" w:rsidRDefault="000C0095">
      <w:pPr>
        <w:pStyle w:val="Style1"/>
        <w:ind w:firstLineChars="0" w:firstLine="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注：因公赴港澳团组适用，仅供参考。</w:t>
      </w:r>
    </w:p>
    <w:p w:rsidR="00881F31" w:rsidRDefault="00881F31">
      <w:pPr>
        <w:jc w:val="left"/>
        <w:rPr>
          <w:rFonts w:ascii="仿宋_GB2312" w:eastAsia="仿宋_GB2312"/>
          <w:sz w:val="32"/>
          <w:szCs w:val="32"/>
        </w:rPr>
      </w:pPr>
    </w:p>
    <w:p w:rsidR="00881F31" w:rsidRDefault="00881F31">
      <w:pPr>
        <w:jc w:val="left"/>
        <w:rPr>
          <w:rFonts w:ascii="仿宋_GB2312" w:eastAsia="仿宋_GB2312"/>
          <w:sz w:val="32"/>
          <w:szCs w:val="32"/>
        </w:rPr>
      </w:pPr>
    </w:p>
    <w:p w:rsidR="00881F31" w:rsidRDefault="00881F31">
      <w:pPr>
        <w:jc w:val="left"/>
        <w:rPr>
          <w:rFonts w:ascii="仿宋_GB2312" w:eastAsia="仿宋_GB2312"/>
          <w:sz w:val="32"/>
          <w:szCs w:val="32"/>
        </w:rPr>
      </w:pPr>
    </w:p>
    <w:p w:rsidR="00881F31" w:rsidRDefault="00881F31">
      <w:pPr>
        <w:jc w:val="center"/>
        <w:rPr>
          <w:rFonts w:ascii="仿宋_GB2312" w:eastAsia="仿宋_GB2312"/>
          <w:sz w:val="32"/>
          <w:szCs w:val="32"/>
        </w:rPr>
      </w:pPr>
    </w:p>
    <w:p w:rsidR="00881F31" w:rsidRDefault="000C0095">
      <w:pPr>
        <w:pStyle w:val="Style1"/>
        <w:ind w:firstLineChars="0" w:firstLine="0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出访同意函</w:t>
      </w:r>
    </w:p>
    <w:p w:rsidR="00881F31" w:rsidRDefault="00881F31">
      <w:pPr>
        <w:pStyle w:val="Style1"/>
        <w:ind w:firstLineChars="0" w:firstLine="0"/>
        <w:rPr>
          <w:rFonts w:ascii="方正小标宋简体" w:eastAsia="方正小标宋简体"/>
          <w:sz w:val="44"/>
          <w:szCs w:val="44"/>
        </w:rPr>
      </w:pPr>
    </w:p>
    <w:p w:rsidR="00881F31" w:rsidRDefault="000C0095">
      <w:pPr>
        <w:pStyle w:val="Style1"/>
        <w:ind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中山市</w:t>
      </w:r>
      <w:r w:rsidR="005E3F7C">
        <w:rPr>
          <w:rFonts w:ascii="仿宋_GB2312" w:eastAsia="仿宋_GB2312" w:hint="eastAsia"/>
          <w:sz w:val="32"/>
          <w:szCs w:val="32"/>
        </w:rPr>
        <w:t>港澳事务</w:t>
      </w:r>
      <w:r>
        <w:rPr>
          <w:rFonts w:ascii="仿宋_GB2312" w:eastAsia="仿宋_GB2312" w:hint="eastAsia"/>
          <w:sz w:val="32"/>
          <w:szCs w:val="32"/>
        </w:rPr>
        <w:t>局：</w:t>
      </w:r>
    </w:p>
    <w:p w:rsidR="00881F31" w:rsidRPr="00FF0EB7" w:rsidRDefault="000C0095">
      <w:pPr>
        <w:pStyle w:val="Style1"/>
        <w:ind w:firstLineChars="0"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兹同意派遣本单位</w:t>
      </w:r>
      <w:r>
        <w:rPr>
          <w:rFonts w:ascii="仿宋_GB2312" w:eastAsia="仿宋_GB2312" w:hint="eastAsia"/>
          <w:color w:val="FF0000"/>
          <w:sz w:val="32"/>
          <w:szCs w:val="32"/>
        </w:rPr>
        <w:t>×××</w:t>
      </w:r>
      <w:r>
        <w:rPr>
          <w:rFonts w:ascii="仿宋_GB2312" w:eastAsia="仿宋_GB2312" w:hint="eastAsia"/>
          <w:sz w:val="32"/>
          <w:szCs w:val="32"/>
        </w:rPr>
        <w:t>同志于</w:t>
      </w:r>
      <w:r>
        <w:rPr>
          <w:rFonts w:ascii="仿宋_GB2312" w:eastAsia="仿宋_GB2312" w:hint="eastAsia"/>
          <w:color w:val="FF0000"/>
          <w:sz w:val="32"/>
          <w:szCs w:val="32"/>
        </w:rPr>
        <w:t>××××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color w:val="FF0000"/>
          <w:sz w:val="32"/>
          <w:szCs w:val="32"/>
        </w:rPr>
        <w:t>×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color w:val="FF0000"/>
          <w:sz w:val="32"/>
          <w:szCs w:val="32"/>
        </w:rPr>
        <w:t>×</w:t>
      </w:r>
      <w:r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int="eastAsia"/>
          <w:color w:val="FF0000"/>
          <w:sz w:val="32"/>
          <w:szCs w:val="32"/>
        </w:rPr>
        <w:t>（随×××单位）</w:t>
      </w:r>
      <w:r>
        <w:rPr>
          <w:rFonts w:ascii="仿宋_GB2312" w:eastAsia="仿宋_GB2312" w:hint="eastAsia"/>
          <w:sz w:val="32"/>
          <w:szCs w:val="32"/>
        </w:rPr>
        <w:t>前往</w:t>
      </w:r>
      <w:r>
        <w:rPr>
          <w:rFonts w:ascii="仿宋_GB2312" w:eastAsia="仿宋_GB2312" w:hint="eastAsia"/>
          <w:color w:val="FF0000"/>
          <w:sz w:val="32"/>
          <w:szCs w:val="32"/>
        </w:rPr>
        <w:t>×××</w:t>
      </w:r>
      <w:r>
        <w:rPr>
          <w:rFonts w:ascii="仿宋_GB2312" w:eastAsia="仿宋_GB2312" w:hint="eastAsia"/>
          <w:sz w:val="32"/>
          <w:szCs w:val="32"/>
        </w:rPr>
        <w:t>执行</w:t>
      </w:r>
      <w:r>
        <w:rPr>
          <w:rFonts w:ascii="仿宋_GB2312" w:eastAsia="仿宋_GB2312" w:hint="eastAsia"/>
          <w:color w:val="FF0000"/>
          <w:sz w:val="32"/>
          <w:szCs w:val="32"/>
        </w:rPr>
        <w:t>××××</w:t>
      </w:r>
      <w:r>
        <w:rPr>
          <w:rFonts w:ascii="仿宋_GB2312" w:eastAsia="仿宋_GB2312" w:hint="eastAsia"/>
          <w:sz w:val="32"/>
          <w:szCs w:val="32"/>
        </w:rPr>
        <w:t>任务，在外共停留</w:t>
      </w:r>
      <w:r>
        <w:rPr>
          <w:rFonts w:ascii="仿宋_GB2312" w:eastAsia="仿宋_GB2312" w:hint="eastAsia"/>
          <w:color w:val="FF0000"/>
          <w:sz w:val="32"/>
          <w:szCs w:val="32"/>
        </w:rPr>
        <w:t>××</w:t>
      </w:r>
      <w:r>
        <w:rPr>
          <w:rFonts w:ascii="仿宋_GB2312" w:eastAsia="仿宋_GB2312" w:hint="eastAsia"/>
          <w:sz w:val="32"/>
          <w:szCs w:val="32"/>
        </w:rPr>
        <w:t>天。</w:t>
      </w:r>
      <w:r w:rsidR="00FF0EB7">
        <w:rPr>
          <w:rFonts w:ascii="仿宋_GB2312" w:eastAsia="仿宋_GB2312" w:hint="eastAsia"/>
          <w:sz w:val="32"/>
          <w:szCs w:val="32"/>
        </w:rPr>
        <w:t>现委托</w:t>
      </w:r>
      <w:r w:rsidR="00FF0EB7">
        <w:rPr>
          <w:rFonts w:ascii="仿宋_GB2312" w:eastAsia="仿宋_GB2312" w:hint="eastAsia"/>
          <w:color w:val="FF0000"/>
          <w:sz w:val="32"/>
          <w:szCs w:val="32"/>
        </w:rPr>
        <w:t>×××单位</w:t>
      </w:r>
      <w:r w:rsidR="00FF0EB7" w:rsidRPr="00FF0EB7">
        <w:rPr>
          <w:rFonts w:ascii="仿宋_GB2312" w:eastAsia="仿宋_GB2312" w:hint="eastAsia"/>
          <w:color w:val="000000" w:themeColor="text1"/>
          <w:sz w:val="32"/>
          <w:szCs w:val="32"/>
        </w:rPr>
        <w:t>统一办理因公赴港澳通行证签注手续。</w:t>
      </w:r>
    </w:p>
    <w:p w:rsidR="00881F31" w:rsidRDefault="000C0095">
      <w:pPr>
        <w:pStyle w:val="Style1"/>
        <w:ind w:firstLineChars="0"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专此函达。</w:t>
      </w:r>
    </w:p>
    <w:p w:rsidR="00881F31" w:rsidRDefault="00881F31">
      <w:pPr>
        <w:pStyle w:val="Style1"/>
        <w:ind w:firstLineChars="0" w:firstLine="645"/>
        <w:rPr>
          <w:rFonts w:ascii="仿宋_GB2312" w:eastAsia="仿宋_GB2312"/>
          <w:sz w:val="32"/>
          <w:szCs w:val="32"/>
        </w:rPr>
      </w:pPr>
    </w:p>
    <w:p w:rsidR="00881F31" w:rsidRDefault="00881F31">
      <w:pPr>
        <w:pStyle w:val="Style1"/>
        <w:ind w:firstLineChars="0" w:firstLine="645"/>
        <w:rPr>
          <w:rFonts w:ascii="仿宋_GB2312" w:eastAsia="仿宋_GB2312"/>
          <w:sz w:val="32"/>
          <w:szCs w:val="32"/>
        </w:rPr>
      </w:pPr>
    </w:p>
    <w:p w:rsidR="00881F31" w:rsidRDefault="000C0095">
      <w:pPr>
        <w:pStyle w:val="Style1"/>
        <w:ind w:firstLineChars="0" w:firstLine="442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（单位盖章）</w:t>
      </w:r>
    </w:p>
    <w:p w:rsidR="00881F31" w:rsidRDefault="000C0095">
      <w:pPr>
        <w:pStyle w:val="Style1"/>
        <w:ind w:firstLineChars="0" w:firstLine="442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FF0000"/>
          <w:sz w:val="32"/>
          <w:szCs w:val="32"/>
        </w:rPr>
        <w:t>××××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color w:val="FF0000"/>
          <w:sz w:val="32"/>
          <w:szCs w:val="32"/>
        </w:rPr>
        <w:t>××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color w:val="FF0000"/>
          <w:sz w:val="32"/>
          <w:szCs w:val="32"/>
        </w:rPr>
        <w:t>××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881F31" w:rsidRDefault="00881F31">
      <w:pPr>
        <w:pStyle w:val="Style1"/>
        <w:spacing w:line="560" w:lineRule="exact"/>
        <w:ind w:firstLineChars="0" w:firstLine="0"/>
        <w:rPr>
          <w:rFonts w:ascii="仿宋_GB2312" w:eastAsia="仿宋_GB2312"/>
          <w:sz w:val="32"/>
          <w:szCs w:val="32"/>
        </w:rPr>
      </w:pPr>
    </w:p>
    <w:p w:rsidR="005E3F7C" w:rsidRDefault="005E3F7C"/>
    <w:sectPr w:rsidR="005E3F7C" w:rsidSect="00881F31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11B" w:rsidRDefault="0034311B">
      <w:r>
        <w:separator/>
      </w:r>
    </w:p>
  </w:endnote>
  <w:endnote w:type="continuationSeparator" w:id="1">
    <w:p w:rsidR="0034311B" w:rsidRDefault="00343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11B" w:rsidRDefault="0034311B">
      <w:r>
        <w:separator/>
      </w:r>
    </w:p>
  </w:footnote>
  <w:footnote w:type="continuationSeparator" w:id="1">
    <w:p w:rsidR="0034311B" w:rsidRDefault="003431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F31" w:rsidRDefault="00881F31">
    <w:pPr>
      <w:pStyle w:val="a4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0095"/>
    <w:rsid w:val="000C0095"/>
    <w:rsid w:val="00116461"/>
    <w:rsid w:val="0030236E"/>
    <w:rsid w:val="0034311B"/>
    <w:rsid w:val="005E3F7C"/>
    <w:rsid w:val="00881F31"/>
    <w:rsid w:val="009B5816"/>
    <w:rsid w:val="00A0300B"/>
    <w:rsid w:val="00A9377D"/>
    <w:rsid w:val="00B42CFF"/>
    <w:rsid w:val="00C3255D"/>
    <w:rsid w:val="00C84625"/>
    <w:rsid w:val="00DB3775"/>
    <w:rsid w:val="00DE5E0F"/>
    <w:rsid w:val="00E63DDD"/>
    <w:rsid w:val="00F66832"/>
    <w:rsid w:val="00F95C11"/>
    <w:rsid w:val="00F9774E"/>
    <w:rsid w:val="00FF0EB7"/>
    <w:rsid w:val="0F810D02"/>
    <w:rsid w:val="2BD14791"/>
    <w:rsid w:val="309D2F2B"/>
    <w:rsid w:val="3EA7227D"/>
    <w:rsid w:val="496350FA"/>
    <w:rsid w:val="503237B0"/>
    <w:rsid w:val="50763275"/>
    <w:rsid w:val="517C3FFD"/>
    <w:rsid w:val="54312BD5"/>
    <w:rsid w:val="57E94810"/>
    <w:rsid w:val="5C38026C"/>
    <w:rsid w:val="5DEE34FA"/>
    <w:rsid w:val="64DE6784"/>
    <w:rsid w:val="660A7708"/>
    <w:rsid w:val="6A816D6D"/>
    <w:rsid w:val="71BA5D62"/>
    <w:rsid w:val="76955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1F3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qFormat/>
    <w:rsid w:val="00881F31"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basedOn w:val="a0"/>
    <w:link w:val="a4"/>
    <w:qFormat/>
    <w:rsid w:val="00881F31"/>
    <w:rPr>
      <w:rFonts w:ascii="Calibri" w:hAnsi="Calibri"/>
      <w:kern w:val="2"/>
      <w:sz w:val="18"/>
      <w:szCs w:val="18"/>
    </w:rPr>
  </w:style>
  <w:style w:type="paragraph" w:styleId="a4">
    <w:name w:val="header"/>
    <w:basedOn w:val="a"/>
    <w:link w:val="Char0"/>
    <w:qFormat/>
    <w:rsid w:val="00881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qFormat/>
    <w:rsid w:val="00881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881F3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34920;&#26684;&#19979;&#36733;&#27719;&#24635;&#65306;&#22240;&#20844;&#36212;&#28207;&#28595;&#21150;&#20107;&#25351;&#21335;%20&#65288;&#22269;&#23478;&#24037;&#20316;&#20154;&#21592;&#65289;\0102%20&#22269;&#23478;&#24037;&#20316;&#20154;&#21592;&#22240;&#20844;&#36212;&#28207;&#28595;%20&#21442;&#32771;&#34920;&#26684;&#21450;&#22635;&#20889;&#35828;&#26126;\03&#20986;&#35775;&#21516;&#24847;&#20989;&#65288;&#22240;&#20844;&#36212;&#28207;&#28595;&#22242;&#32452;&#36866;&#29992;&#65289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03出访同意函（因公赴港澳团组适用）</Template>
  <TotalTime>9</TotalTime>
  <Pages>1</Pages>
  <Words>22</Words>
  <Characters>126</Characters>
  <Application>Microsoft Office Word</Application>
  <DocSecurity>0</DocSecurity>
  <Lines>1</Lines>
  <Paragraphs>1</Paragraphs>
  <ScaleCrop>false</ScaleCrop>
  <Company>市外事局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申办因公出国团组审批和护照签证说明函</dc:title>
  <dc:subject/>
  <dc:creator>梁书琪</dc:creator>
  <cp:keywords/>
  <cp:lastModifiedBy>吴小梅</cp:lastModifiedBy>
  <cp:revision>2</cp:revision>
  <dcterms:created xsi:type="dcterms:W3CDTF">2019-01-24T01:37:00Z</dcterms:created>
  <dcterms:modified xsi:type="dcterms:W3CDTF">2020-10-12T09:25:00Z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