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中山市因公赴港澳呈报表附表</w:t>
      </w:r>
    </w:p>
    <w:p>
      <w:pPr>
        <w:jc w:val="center"/>
        <w:rPr>
          <w:rFonts w:eastAsia="楷体_GB231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900"/>
        <w:gridCol w:w="1080"/>
        <w:gridCol w:w="3780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姓   名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性别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年龄</w:t>
            </w:r>
          </w:p>
        </w:tc>
        <w:tc>
          <w:tcPr>
            <w:tcW w:w="378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工    作    单    位</w:t>
            </w:r>
          </w:p>
        </w:tc>
        <w:tc>
          <w:tcPr>
            <w:tcW w:w="166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职务及级别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王五</w:t>
            </w: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男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34</w:t>
            </w: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中山市XXXX局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  <w:lang w:val="en-US" w:eastAsia="zh-CN"/>
              </w:rPr>
              <w:t>XX</w:t>
            </w:r>
            <w:r>
              <w:rPr>
                <w:rFonts w:hint="eastAsia" w:ascii="宋体" w:hAnsi="宋体"/>
                <w:color w:val="FF0000"/>
                <w:sz w:val="28"/>
                <w:szCs w:val="28"/>
              </w:rPr>
              <w:t>副科长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（副科级）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color w:val="FF0000"/>
                <w:sz w:val="28"/>
              </w:rPr>
              <w:t>（以下空白）</w:t>
            </w: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2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kern w:val="0"/>
                <w:sz w:val="28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3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18"/>
              </w:rPr>
            </w:pPr>
          </w:p>
        </w:tc>
      </w:tr>
    </w:tbl>
    <w:p/>
    <w:sectPr>
      <w:pgSz w:w="10433" w:h="14742"/>
      <w:pgMar w:top="468" w:right="567" w:bottom="312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21A1"/>
    <w:rsid w:val="000814ED"/>
    <w:rsid w:val="001B6D8B"/>
    <w:rsid w:val="002246E4"/>
    <w:rsid w:val="0024377E"/>
    <w:rsid w:val="002B1AA5"/>
    <w:rsid w:val="002E687B"/>
    <w:rsid w:val="0040035B"/>
    <w:rsid w:val="00446CDD"/>
    <w:rsid w:val="00510B56"/>
    <w:rsid w:val="00652E06"/>
    <w:rsid w:val="00664E47"/>
    <w:rsid w:val="008D66D2"/>
    <w:rsid w:val="009073A6"/>
    <w:rsid w:val="00982F1D"/>
    <w:rsid w:val="00AB21A1"/>
    <w:rsid w:val="00B47118"/>
    <w:rsid w:val="00CA2823"/>
    <w:rsid w:val="00CC0DAC"/>
    <w:rsid w:val="00CD5B19"/>
    <w:rsid w:val="00EA394C"/>
    <w:rsid w:val="0C743FB0"/>
    <w:rsid w:val="1BA11A30"/>
    <w:rsid w:val="1FC67171"/>
    <w:rsid w:val="358B3439"/>
    <w:rsid w:val="511401B1"/>
    <w:rsid w:val="5E66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4920;&#26684;&#19979;&#36733;&#27719;&#24635;&#65306;&#22240;&#20844;&#36212;&#28207;&#28595;&#21150;&#20107;&#25351;&#21335;%20&#65288;&#22269;&#23478;&#24037;&#20316;&#20154;&#21592;&#65289;\0102%20&#22269;&#23478;&#24037;&#20316;&#20154;&#21592;&#22240;&#20844;&#36212;&#28207;&#28595;%20&#21442;&#32771;&#34920;&#26684;&#21450;&#22635;&#20889;&#35828;&#26126;\02&#20013;&#23665;&#24066;&#22240;&#20844;&#20986;&#22269;&#65288;&#22659;&#65289;&#21576;&#25253;&#34920;&#38468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02中山市因公出国（境）呈报表附表</Template>
  <Company>ht</Company>
  <Pages>1</Pages>
  <Words>29</Words>
  <Characters>171</Characters>
  <Lines>1</Lines>
  <Paragraphs>1</Paragraphs>
  <TotalTime>0</TotalTime>
  <ScaleCrop>false</ScaleCrop>
  <LinksUpToDate>false</LinksUpToDate>
  <CharactersWithSpaces>199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2019-01-24T01:36:00Z</dcterms:created>
  <dc:creator>梁书琪</dc:creator>
  <cp:lastModifiedBy>admin</cp:lastModifiedBy>
  <cp:lastPrinted>2018-04-24T07:08:00Z</cp:lastPrinted>
  <dcterms:modified xsi:type="dcterms:W3CDTF">2024-06-25T08:04:09Z</dcterms:modified>
  <dc:title>中山市因公出访报告表附表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7463DE53F2AE4EDB8239E37A64948F81</vt:lpwstr>
  </property>
</Properties>
</file>